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3CD" w:rsidRPr="00193719" w:rsidRDefault="00AB63CD" w:rsidP="00A84F23">
      <w:pPr>
        <w:pStyle w:val="Heading4"/>
        <w:jc w:val="center"/>
      </w:pPr>
      <w:r w:rsidRPr="00193719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7" o:title=""/>
          </v:shape>
          <o:OLEObject Type="Embed" ProgID="Paint.Picture" ShapeID="_x0000_i1025" DrawAspect="Content" ObjectID="_1630484344" r:id="rId8"/>
        </w:object>
      </w:r>
    </w:p>
    <w:p w:rsidR="00AB63CD" w:rsidRPr="00193719" w:rsidRDefault="00AB63CD" w:rsidP="00A84F23">
      <w:pPr>
        <w:pStyle w:val="Heading2"/>
      </w:pPr>
      <w:r w:rsidRPr="00193719">
        <w:t>УКРАЇНА</w:t>
      </w:r>
    </w:p>
    <w:p w:rsidR="00AB63CD" w:rsidRPr="00193719" w:rsidRDefault="00AB63CD" w:rsidP="00A84F23">
      <w:pPr>
        <w:pStyle w:val="Heading3"/>
        <w:rPr>
          <w:b/>
        </w:rPr>
      </w:pPr>
      <w:r w:rsidRPr="00193719">
        <w:rPr>
          <w:b/>
        </w:rPr>
        <w:t>Пологівська районна рада</w:t>
      </w:r>
    </w:p>
    <w:p w:rsidR="00AB63CD" w:rsidRPr="00193719" w:rsidRDefault="00AB63CD" w:rsidP="00A84F23">
      <w:pPr>
        <w:jc w:val="center"/>
        <w:rPr>
          <w:b/>
          <w:i/>
          <w:sz w:val="28"/>
        </w:rPr>
      </w:pPr>
      <w:r w:rsidRPr="00193719">
        <w:rPr>
          <w:b/>
          <w:i/>
          <w:sz w:val="28"/>
        </w:rPr>
        <w:t>Запорізької області</w:t>
      </w:r>
    </w:p>
    <w:p w:rsidR="00AB63CD" w:rsidRPr="00193719" w:rsidRDefault="00AB63CD" w:rsidP="00A84F23">
      <w:pPr>
        <w:jc w:val="center"/>
        <w:rPr>
          <w:b/>
          <w:i/>
          <w:sz w:val="28"/>
        </w:rPr>
      </w:pPr>
      <w:r w:rsidRPr="00193719">
        <w:rPr>
          <w:b/>
          <w:i/>
          <w:sz w:val="28"/>
        </w:rPr>
        <w:t>шостого скликання</w:t>
      </w:r>
    </w:p>
    <w:p w:rsidR="00AB63CD" w:rsidRPr="00193719" w:rsidRDefault="00AB63CD" w:rsidP="00A84F23">
      <w:pPr>
        <w:jc w:val="center"/>
        <w:rPr>
          <w:b/>
          <w:i/>
          <w:sz w:val="28"/>
        </w:rPr>
      </w:pPr>
      <w:r w:rsidRPr="00193719">
        <w:rPr>
          <w:b/>
          <w:i/>
          <w:sz w:val="28"/>
        </w:rPr>
        <w:t>сорок друга сесія</w:t>
      </w:r>
    </w:p>
    <w:p w:rsidR="00AB63CD" w:rsidRPr="00193719" w:rsidRDefault="00AB63CD" w:rsidP="00A84F23">
      <w:pPr>
        <w:jc w:val="center"/>
        <w:rPr>
          <w:b/>
          <w:i/>
          <w:sz w:val="28"/>
        </w:rPr>
      </w:pPr>
      <w:r w:rsidRPr="00193719">
        <w:rPr>
          <w:b/>
          <w:i/>
          <w:sz w:val="28"/>
        </w:rPr>
        <w:t xml:space="preserve"> </w:t>
      </w:r>
    </w:p>
    <w:p w:rsidR="00AB63CD" w:rsidRPr="00193719" w:rsidRDefault="00AB63CD" w:rsidP="00A84F23">
      <w:pPr>
        <w:jc w:val="center"/>
        <w:rPr>
          <w:b/>
          <w:i/>
          <w:sz w:val="28"/>
        </w:rPr>
      </w:pPr>
      <w:r w:rsidRPr="00193719">
        <w:rPr>
          <w:b/>
          <w:i/>
          <w:sz w:val="28"/>
        </w:rPr>
        <w:t>Р і ш е н н я</w:t>
      </w:r>
    </w:p>
    <w:p w:rsidR="00AB63CD" w:rsidRPr="00193719" w:rsidRDefault="00AB63CD" w:rsidP="00A84F23">
      <w:pPr>
        <w:jc w:val="center"/>
        <w:rPr>
          <w:b/>
          <w:i/>
          <w:sz w:val="28"/>
        </w:rPr>
      </w:pPr>
    </w:p>
    <w:p w:rsidR="00AB63CD" w:rsidRPr="00193719" w:rsidRDefault="00AB63CD" w:rsidP="00193719">
      <w:pPr>
        <w:rPr>
          <w:sz w:val="28"/>
          <w:u w:val="single"/>
        </w:rPr>
      </w:pPr>
      <w:r w:rsidRPr="00193719">
        <w:rPr>
          <w:sz w:val="28"/>
        </w:rPr>
        <w:t xml:space="preserve">19 вересня 2019 року </w:t>
      </w:r>
      <w:r w:rsidRPr="00193719">
        <w:rPr>
          <w:sz w:val="28"/>
        </w:rPr>
        <w:tab/>
      </w:r>
      <w:r w:rsidRPr="00193719">
        <w:rPr>
          <w:sz w:val="28"/>
        </w:rPr>
        <w:tab/>
      </w:r>
      <w:r w:rsidRPr="00193719">
        <w:rPr>
          <w:sz w:val="28"/>
        </w:rPr>
        <w:tab/>
      </w:r>
      <w:r w:rsidRPr="00193719">
        <w:rPr>
          <w:sz w:val="28"/>
        </w:rPr>
        <w:tab/>
      </w:r>
      <w:r w:rsidRPr="00193719">
        <w:rPr>
          <w:sz w:val="28"/>
        </w:rPr>
        <w:tab/>
        <w:t xml:space="preserve">                                                      №</w:t>
      </w:r>
      <w:r w:rsidRPr="00193719">
        <w:rPr>
          <w:sz w:val="28"/>
          <w:u w:val="single"/>
        </w:rPr>
        <w:t xml:space="preserve">  11 </w:t>
      </w:r>
    </w:p>
    <w:p w:rsidR="00AB63CD" w:rsidRPr="00193719" w:rsidRDefault="00AB63CD" w:rsidP="00A84F23">
      <w:pPr>
        <w:spacing w:line="240" w:lineRule="exact"/>
        <w:jc w:val="both"/>
        <w:rPr>
          <w:sz w:val="28"/>
        </w:rPr>
      </w:pPr>
    </w:p>
    <w:p w:rsidR="00AB63CD" w:rsidRPr="00193719" w:rsidRDefault="00AB63CD" w:rsidP="00FA2F1B">
      <w:pPr>
        <w:spacing w:line="240" w:lineRule="exact"/>
        <w:jc w:val="both"/>
        <w:rPr>
          <w:sz w:val="28"/>
          <w:szCs w:val="28"/>
        </w:rPr>
      </w:pPr>
      <w:r w:rsidRPr="00193719">
        <w:rPr>
          <w:sz w:val="28"/>
          <w:szCs w:val="28"/>
        </w:rPr>
        <w:t>Про внесення змін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</w:t>
      </w:r>
    </w:p>
    <w:p w:rsidR="00AB63CD" w:rsidRDefault="00AB63CD" w:rsidP="00FA2F1B">
      <w:pPr>
        <w:spacing w:line="240" w:lineRule="exact"/>
        <w:jc w:val="both"/>
        <w:rPr>
          <w:sz w:val="28"/>
          <w:szCs w:val="28"/>
        </w:rPr>
      </w:pPr>
    </w:p>
    <w:p w:rsidR="00AB63CD" w:rsidRPr="00193719" w:rsidRDefault="00AB63CD" w:rsidP="00FA2F1B">
      <w:pPr>
        <w:spacing w:line="240" w:lineRule="exact"/>
        <w:jc w:val="both"/>
        <w:rPr>
          <w:sz w:val="28"/>
          <w:szCs w:val="28"/>
        </w:rPr>
      </w:pPr>
    </w:p>
    <w:p w:rsidR="00AB63CD" w:rsidRPr="00193719" w:rsidRDefault="00AB63CD" w:rsidP="00FA2F1B">
      <w:pPr>
        <w:jc w:val="both"/>
        <w:rPr>
          <w:sz w:val="28"/>
          <w:szCs w:val="28"/>
        </w:rPr>
      </w:pPr>
      <w:r w:rsidRPr="00193719">
        <w:rPr>
          <w:sz w:val="28"/>
          <w:szCs w:val="28"/>
        </w:rPr>
        <w:tab/>
        <w:t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 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осіб з інвалідністю в Україні», «Про соціальні послуги», Бюджетного кодексу України,  Пологівська районна рада  в и р і ш и  л а :</w:t>
      </w:r>
    </w:p>
    <w:p w:rsidR="00AB63CD" w:rsidRPr="00193719" w:rsidRDefault="00AB63CD" w:rsidP="00FA2F1B">
      <w:pPr>
        <w:jc w:val="both"/>
        <w:rPr>
          <w:sz w:val="28"/>
          <w:szCs w:val="28"/>
        </w:rPr>
      </w:pPr>
      <w:r w:rsidRPr="00193719">
        <w:rPr>
          <w:sz w:val="28"/>
          <w:szCs w:val="28"/>
        </w:rPr>
        <w:t xml:space="preserve">          </w:t>
      </w:r>
    </w:p>
    <w:p w:rsidR="00AB63CD" w:rsidRPr="00193719" w:rsidRDefault="00AB63CD" w:rsidP="0056463E">
      <w:pPr>
        <w:ind w:firstLine="708"/>
        <w:jc w:val="both"/>
        <w:rPr>
          <w:sz w:val="28"/>
          <w:szCs w:val="28"/>
        </w:rPr>
      </w:pPr>
      <w:r w:rsidRPr="00193719">
        <w:rPr>
          <w:sz w:val="28"/>
          <w:szCs w:val="28"/>
        </w:rPr>
        <w:t>1. Внести зміни до 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доповненнями), затвердженої рішенням районної ради від 29.09.2017 №7, а саме:</w:t>
      </w:r>
    </w:p>
    <w:p w:rsidR="00AB63CD" w:rsidRPr="00193719" w:rsidRDefault="00AB63CD" w:rsidP="0056463E">
      <w:pPr>
        <w:ind w:firstLine="708"/>
        <w:jc w:val="both"/>
        <w:rPr>
          <w:sz w:val="28"/>
          <w:szCs w:val="28"/>
        </w:rPr>
      </w:pPr>
      <w:r w:rsidRPr="00193719">
        <w:rPr>
          <w:sz w:val="28"/>
          <w:szCs w:val="28"/>
        </w:rPr>
        <w:t>1.1. У тексті Програми  та Характеристиці до неї назву виконавця «комунальна установа Пологівська центральна районна лікарня Пологівської районної ради Запорізької області» у всіх відмінках змінити на назву «комунальне некомерційне підприємство «Пологівська багатопрофільна лікарня інтенсивного лікування» Пологівської районної ради Запорізької області» у відповідному відмінку;</w:t>
      </w:r>
    </w:p>
    <w:p w:rsidR="00AB63CD" w:rsidRPr="00193719" w:rsidRDefault="00AB63CD" w:rsidP="00BC173F">
      <w:pPr>
        <w:ind w:firstLine="708"/>
        <w:jc w:val="both"/>
        <w:rPr>
          <w:sz w:val="28"/>
          <w:szCs w:val="28"/>
        </w:rPr>
      </w:pPr>
      <w:r w:rsidRPr="00193719">
        <w:rPr>
          <w:sz w:val="28"/>
          <w:szCs w:val="28"/>
        </w:rPr>
        <w:t>1.2. Пункт 8 Характеристики районної Програми викласти в такій редакції:</w:t>
      </w:r>
    </w:p>
    <w:p w:rsidR="00AB63CD" w:rsidRPr="00193719" w:rsidRDefault="00AB63CD" w:rsidP="00BC173F">
      <w:pPr>
        <w:ind w:firstLine="708"/>
        <w:jc w:val="both"/>
        <w:rPr>
          <w:sz w:val="28"/>
          <w:szCs w:val="28"/>
        </w:rPr>
      </w:pPr>
      <w:r w:rsidRPr="00193719">
        <w:rPr>
          <w:sz w:val="28"/>
          <w:szCs w:val="28"/>
          <w:u w:val="single"/>
        </w:rPr>
        <w:t>«Загальні обсяги фінансування</w:t>
      </w:r>
      <w:r w:rsidRPr="00193719">
        <w:rPr>
          <w:sz w:val="28"/>
          <w:szCs w:val="28"/>
        </w:rPr>
        <w:t xml:space="preserve">: на виконання районної </w:t>
      </w:r>
      <w:r w:rsidRPr="00193719">
        <w:rPr>
          <w:sz w:val="28"/>
        </w:rPr>
        <w:t xml:space="preserve">Програми соціальної підтримки  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2018-2020  роки </w:t>
      </w:r>
      <w:r w:rsidRPr="00193719">
        <w:rPr>
          <w:sz w:val="28"/>
          <w:szCs w:val="28"/>
        </w:rPr>
        <w:t>потрібні кошти:</w:t>
      </w:r>
    </w:p>
    <w:p w:rsidR="00AB63CD" w:rsidRPr="00193719" w:rsidRDefault="00AB63CD" w:rsidP="00BC173F">
      <w:pPr>
        <w:ind w:left="708"/>
        <w:jc w:val="both"/>
        <w:rPr>
          <w:sz w:val="28"/>
        </w:rPr>
      </w:pPr>
      <w:r w:rsidRPr="00193719">
        <w:rPr>
          <w:sz w:val="28"/>
        </w:rPr>
        <w:t>-з районного бюджету 18727,3 тис. грн., а саме: 2018 рік – 6510,1 тис. грн., 2019 рік – 7524,1  тис. грн., 2020 рік – 4693,1 тис. грн.;</w:t>
      </w:r>
    </w:p>
    <w:p w:rsidR="00AB63CD" w:rsidRPr="00193719" w:rsidRDefault="00AB63CD" w:rsidP="00BC173F">
      <w:pPr>
        <w:ind w:left="708"/>
        <w:jc w:val="both"/>
        <w:rPr>
          <w:sz w:val="28"/>
        </w:rPr>
      </w:pPr>
      <w:r w:rsidRPr="00193719">
        <w:rPr>
          <w:sz w:val="28"/>
        </w:rPr>
        <w:t>- субвенція Воскресенської  сільської ради Пологівського району Запорізької області до районного бюджету 2420,0 тис. грн., а саме: 2018 рік – 795,0 тис. грн., 2019 рік – 830,0 тис. грн., 2020 рік –795,0 тис. грн.</w:t>
      </w:r>
    </w:p>
    <w:p w:rsidR="00AB63CD" w:rsidRPr="00193719" w:rsidRDefault="00AB63CD" w:rsidP="00BC173F">
      <w:pPr>
        <w:ind w:left="708"/>
        <w:jc w:val="both"/>
        <w:rPr>
          <w:sz w:val="28"/>
        </w:rPr>
      </w:pPr>
      <w:r w:rsidRPr="00193719">
        <w:rPr>
          <w:sz w:val="28"/>
        </w:rPr>
        <w:t>- інші субвенції місцевих рад до районного бюджету 0,0 тис. грн, а саме: 2018 рік -0,0 тис. грн., 2019 рік – 0,0 тис. грн., 2020 рік – 0,0 тис. грн.»</w:t>
      </w:r>
    </w:p>
    <w:p w:rsidR="00AB63CD" w:rsidRPr="00193719" w:rsidRDefault="00AB63CD" w:rsidP="00BC173F">
      <w:pPr>
        <w:ind w:firstLine="708"/>
        <w:rPr>
          <w:sz w:val="28"/>
          <w:szCs w:val="28"/>
        </w:rPr>
      </w:pPr>
      <w:r w:rsidRPr="00193719">
        <w:rPr>
          <w:sz w:val="28"/>
          <w:szCs w:val="28"/>
        </w:rPr>
        <w:t xml:space="preserve">1.3. Розділ V «Фінансове забезпечення Програми» викласти в такій редакції: </w:t>
      </w:r>
    </w:p>
    <w:p w:rsidR="00AB63CD" w:rsidRPr="00193719" w:rsidRDefault="00AB63CD" w:rsidP="00BC173F">
      <w:pPr>
        <w:jc w:val="both"/>
        <w:rPr>
          <w:sz w:val="28"/>
          <w:szCs w:val="28"/>
        </w:rPr>
      </w:pPr>
      <w:r w:rsidRPr="00193719">
        <w:rPr>
          <w:sz w:val="28"/>
          <w:szCs w:val="28"/>
        </w:rPr>
        <w:tab/>
        <w:t xml:space="preserve">«На виконання районної </w:t>
      </w:r>
      <w:r w:rsidRPr="00193719">
        <w:rPr>
          <w:sz w:val="28"/>
        </w:rPr>
        <w:t xml:space="preserve">Програми соціальної підтримки   ветеранів війни,   праці, дітей війни, осіб з інвалідністю, інших соціальних груп населення, що перебувають у складних життєвих обставинах «Назустріч людям» на 2018-2020  роки </w:t>
      </w:r>
      <w:r w:rsidRPr="00193719">
        <w:rPr>
          <w:sz w:val="28"/>
          <w:szCs w:val="28"/>
        </w:rPr>
        <w:t>потрібні кошти:</w:t>
      </w:r>
    </w:p>
    <w:p w:rsidR="00AB63CD" w:rsidRPr="00193719" w:rsidRDefault="00AB63CD" w:rsidP="00BC173F">
      <w:pPr>
        <w:ind w:firstLine="708"/>
        <w:jc w:val="both"/>
        <w:rPr>
          <w:sz w:val="28"/>
        </w:rPr>
      </w:pPr>
      <w:r w:rsidRPr="00193719">
        <w:rPr>
          <w:sz w:val="28"/>
        </w:rPr>
        <w:t>-з районного бюджету 18727,3 тис. грн., а саме: 2018 рік – 6510,1 тис. грн., 2019 рік – 7524,1 тис. грн., 2020 рік – 4693,1 тис. грн.;</w:t>
      </w:r>
    </w:p>
    <w:p w:rsidR="00AB63CD" w:rsidRPr="00193719" w:rsidRDefault="00AB63CD" w:rsidP="00BC173F">
      <w:pPr>
        <w:ind w:firstLine="708"/>
        <w:jc w:val="both"/>
        <w:rPr>
          <w:sz w:val="28"/>
        </w:rPr>
      </w:pPr>
      <w:r w:rsidRPr="00193719">
        <w:rPr>
          <w:sz w:val="28"/>
        </w:rPr>
        <w:t>- субвенція Воскресенської  сільської ради Пологівського району Запорізької області до районного бюджету 2420,0  тис. грн., а саме: 2018 рік –795,0 тис. грн., 2019 рік – 830,0 тис. грн., 2020 рік –795,0 тис. грн.</w:t>
      </w:r>
    </w:p>
    <w:p w:rsidR="00AB63CD" w:rsidRPr="00193719" w:rsidRDefault="00AB63CD" w:rsidP="00BC173F">
      <w:pPr>
        <w:ind w:firstLine="708"/>
        <w:jc w:val="both"/>
        <w:rPr>
          <w:sz w:val="28"/>
        </w:rPr>
      </w:pPr>
      <w:r w:rsidRPr="00193719">
        <w:rPr>
          <w:sz w:val="28"/>
        </w:rPr>
        <w:t>- інші субвенції місцевих рад до районного бюджету 0,0 тис. грн, а саме: 2018 рік - 0,0 тис. грн., 2019 рік – 0,0 тис. грн., 2020 рік – 0,0 тис. грн.</w:t>
      </w:r>
    </w:p>
    <w:p w:rsidR="00AB63CD" w:rsidRPr="00193719" w:rsidRDefault="00AB63CD" w:rsidP="00BC173F">
      <w:pPr>
        <w:ind w:firstLine="708"/>
        <w:jc w:val="both"/>
        <w:rPr>
          <w:sz w:val="28"/>
          <w:szCs w:val="28"/>
        </w:rPr>
      </w:pPr>
      <w:r w:rsidRPr="00193719">
        <w:rPr>
          <w:sz w:val="28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AB63CD" w:rsidRPr="00193719" w:rsidRDefault="00AB63CD" w:rsidP="00BC173F">
      <w:pPr>
        <w:jc w:val="both"/>
        <w:rPr>
          <w:sz w:val="28"/>
          <w:szCs w:val="28"/>
        </w:rPr>
      </w:pPr>
      <w:r w:rsidRPr="00193719">
        <w:rPr>
          <w:sz w:val="28"/>
          <w:szCs w:val="28"/>
        </w:rPr>
        <w:tab/>
        <w:t>Фінансування районної Програми може  уточнюватися  щорічно».</w:t>
      </w:r>
    </w:p>
    <w:p w:rsidR="00AB63CD" w:rsidRPr="00193719" w:rsidRDefault="00AB63CD" w:rsidP="00BC173F">
      <w:pPr>
        <w:jc w:val="both"/>
        <w:rPr>
          <w:sz w:val="28"/>
          <w:szCs w:val="28"/>
        </w:rPr>
      </w:pPr>
      <w:r w:rsidRPr="00193719">
        <w:rPr>
          <w:sz w:val="28"/>
          <w:szCs w:val="28"/>
        </w:rPr>
        <w:tab/>
        <w:t>1.4. додаток до Програми викласти в новій редакції (додається).</w:t>
      </w:r>
    </w:p>
    <w:p w:rsidR="00AB63CD" w:rsidRPr="00193719" w:rsidRDefault="00AB63CD" w:rsidP="00BC173F">
      <w:pPr>
        <w:ind w:firstLine="708"/>
        <w:jc w:val="both"/>
        <w:rPr>
          <w:sz w:val="28"/>
          <w:szCs w:val="28"/>
        </w:rPr>
      </w:pPr>
    </w:p>
    <w:p w:rsidR="00AB63CD" w:rsidRPr="00193719" w:rsidRDefault="00AB63CD" w:rsidP="00FA2F1B">
      <w:pPr>
        <w:ind w:firstLine="708"/>
        <w:jc w:val="both"/>
        <w:rPr>
          <w:sz w:val="28"/>
          <w:szCs w:val="28"/>
        </w:rPr>
      </w:pPr>
      <w:r w:rsidRPr="00193719">
        <w:rPr>
          <w:sz w:val="28"/>
          <w:szCs w:val="28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AB63CD" w:rsidRDefault="00AB63CD" w:rsidP="00FA2F1B">
      <w:pPr>
        <w:tabs>
          <w:tab w:val="left" w:pos="3382"/>
        </w:tabs>
        <w:rPr>
          <w:sz w:val="28"/>
          <w:szCs w:val="28"/>
        </w:rPr>
      </w:pPr>
    </w:p>
    <w:p w:rsidR="00AB63CD" w:rsidRDefault="00AB63CD" w:rsidP="00FA2F1B">
      <w:pPr>
        <w:tabs>
          <w:tab w:val="left" w:pos="3382"/>
        </w:tabs>
        <w:rPr>
          <w:sz w:val="28"/>
          <w:szCs w:val="28"/>
        </w:rPr>
      </w:pPr>
    </w:p>
    <w:p w:rsidR="00AB63CD" w:rsidRPr="00193719" w:rsidRDefault="00AB63CD" w:rsidP="00FA2F1B">
      <w:pPr>
        <w:tabs>
          <w:tab w:val="left" w:pos="3382"/>
        </w:tabs>
        <w:rPr>
          <w:sz w:val="28"/>
          <w:szCs w:val="28"/>
        </w:rPr>
      </w:pPr>
    </w:p>
    <w:p w:rsidR="00AB63CD" w:rsidRPr="00193719" w:rsidRDefault="00AB63C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193719">
        <w:rPr>
          <w:sz w:val="28"/>
          <w:szCs w:val="28"/>
        </w:rPr>
        <w:t>Голова ради</w:t>
      </w:r>
      <w:r w:rsidRPr="00193719">
        <w:rPr>
          <w:sz w:val="28"/>
          <w:szCs w:val="28"/>
        </w:rPr>
        <w:tab/>
      </w:r>
      <w:r w:rsidRPr="0019371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193719">
        <w:rPr>
          <w:sz w:val="28"/>
          <w:szCs w:val="28"/>
        </w:rPr>
        <w:t>О.П.Покутній</w:t>
      </w:r>
    </w:p>
    <w:p w:rsidR="00AB63CD" w:rsidRPr="00193719" w:rsidRDefault="00AB63C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B63CD" w:rsidRPr="00193719" w:rsidRDefault="00AB63C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B63CD" w:rsidRPr="00193719" w:rsidRDefault="00AB63C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395F16">
      <w:pPr>
        <w:jc w:val="both"/>
      </w:pPr>
    </w:p>
    <w:p w:rsidR="00AB63CD" w:rsidRPr="00193719" w:rsidRDefault="00AB63CD" w:rsidP="00E75949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  <w:sectPr w:rsidR="00AB63CD" w:rsidRPr="00193719" w:rsidSect="00193719">
          <w:pgSz w:w="11906" w:h="16838"/>
          <w:pgMar w:top="902" w:right="567" w:bottom="567" w:left="1134" w:header="709" w:footer="709" w:gutter="0"/>
          <w:cols w:space="708"/>
          <w:docGrid w:linePitch="360"/>
        </w:sectPr>
      </w:pPr>
      <w:r w:rsidRPr="00193719">
        <w:rPr>
          <w:sz w:val="28"/>
          <w:szCs w:val="28"/>
        </w:rPr>
        <w:tab/>
      </w:r>
      <w:r w:rsidRPr="00193719">
        <w:rPr>
          <w:sz w:val="28"/>
          <w:szCs w:val="28"/>
        </w:rPr>
        <w:tab/>
        <w:t xml:space="preserve">         </w:t>
      </w:r>
    </w:p>
    <w:p w:rsidR="00AB63CD" w:rsidRPr="00193719" w:rsidRDefault="00AB63CD" w:rsidP="00BC173F">
      <w:pPr>
        <w:ind w:left="10620"/>
      </w:pPr>
      <w:r w:rsidRPr="00193719">
        <w:t xml:space="preserve">Додаток </w:t>
      </w:r>
    </w:p>
    <w:p w:rsidR="00AB63CD" w:rsidRPr="00193719" w:rsidRDefault="00AB63CD" w:rsidP="00BC173F">
      <w:pPr>
        <w:ind w:left="9912" w:firstLine="708"/>
      </w:pPr>
      <w:r w:rsidRPr="00193719">
        <w:t xml:space="preserve">до рішення районної ради </w:t>
      </w:r>
    </w:p>
    <w:p w:rsidR="00AB63CD" w:rsidRPr="00193719" w:rsidRDefault="00AB63CD" w:rsidP="00BC173F">
      <w:pPr>
        <w:ind w:left="9912" w:firstLine="708"/>
        <w:rPr>
          <w:b/>
          <w:sz w:val="28"/>
          <w:szCs w:val="28"/>
        </w:rPr>
      </w:pPr>
      <w:r w:rsidRPr="00193719">
        <w:t>_____________ № _________</w:t>
      </w:r>
    </w:p>
    <w:p w:rsidR="00AB63CD" w:rsidRPr="00193719" w:rsidRDefault="00AB63CD" w:rsidP="00BC173F">
      <w:pPr>
        <w:jc w:val="center"/>
        <w:rPr>
          <w:b/>
          <w:sz w:val="28"/>
          <w:szCs w:val="28"/>
        </w:rPr>
      </w:pPr>
      <w:r w:rsidRPr="00193719">
        <w:rPr>
          <w:b/>
          <w:sz w:val="28"/>
          <w:szCs w:val="28"/>
        </w:rPr>
        <w:tab/>
      </w:r>
      <w:r w:rsidRPr="00193719">
        <w:rPr>
          <w:b/>
          <w:sz w:val="28"/>
          <w:szCs w:val="28"/>
        </w:rPr>
        <w:tab/>
      </w:r>
      <w:r w:rsidRPr="00193719">
        <w:rPr>
          <w:b/>
          <w:sz w:val="28"/>
          <w:szCs w:val="28"/>
        </w:rPr>
        <w:tab/>
      </w:r>
    </w:p>
    <w:p w:rsidR="00AB63CD" w:rsidRPr="00193719" w:rsidRDefault="00AB63CD" w:rsidP="00BC173F">
      <w:pPr>
        <w:jc w:val="both"/>
      </w:pPr>
      <w:r w:rsidRPr="00193719">
        <w:rPr>
          <w:b/>
          <w:sz w:val="28"/>
          <w:szCs w:val="28"/>
        </w:rPr>
        <w:tab/>
      </w:r>
      <w:r w:rsidRPr="00193719">
        <w:rPr>
          <w:b/>
          <w:sz w:val="28"/>
          <w:szCs w:val="28"/>
        </w:rPr>
        <w:tab/>
      </w:r>
      <w:r w:rsidRPr="00193719">
        <w:rPr>
          <w:b/>
          <w:sz w:val="28"/>
          <w:szCs w:val="28"/>
        </w:rPr>
        <w:tab/>
      </w:r>
      <w:r w:rsidRPr="00193719">
        <w:rPr>
          <w:b/>
          <w:sz w:val="28"/>
          <w:szCs w:val="28"/>
        </w:rPr>
        <w:tab/>
      </w:r>
      <w:r w:rsidRPr="00193719">
        <w:rPr>
          <w:b/>
          <w:sz w:val="28"/>
          <w:szCs w:val="28"/>
        </w:rPr>
        <w:tab/>
      </w:r>
      <w:r w:rsidRPr="00193719">
        <w:rPr>
          <w:b/>
          <w:sz w:val="28"/>
          <w:szCs w:val="28"/>
        </w:rPr>
        <w:tab/>
      </w:r>
      <w:r w:rsidRPr="00193719">
        <w:rPr>
          <w:b/>
          <w:sz w:val="28"/>
          <w:szCs w:val="28"/>
        </w:rPr>
        <w:tab/>
      </w:r>
      <w:r w:rsidRPr="00193719">
        <w:rPr>
          <w:b/>
          <w:sz w:val="28"/>
          <w:szCs w:val="28"/>
        </w:rPr>
        <w:tab/>
      </w:r>
      <w:r w:rsidRPr="00193719">
        <w:rPr>
          <w:sz w:val="28"/>
          <w:szCs w:val="28"/>
        </w:rPr>
        <w:t xml:space="preserve">  </w:t>
      </w:r>
      <w:r w:rsidRPr="00193719">
        <w:rPr>
          <w:sz w:val="28"/>
          <w:szCs w:val="28"/>
        </w:rPr>
        <w:tab/>
      </w:r>
      <w:r w:rsidRPr="00193719">
        <w:rPr>
          <w:sz w:val="28"/>
          <w:szCs w:val="28"/>
        </w:rPr>
        <w:tab/>
      </w:r>
      <w:r w:rsidRPr="00193719">
        <w:rPr>
          <w:sz w:val="28"/>
          <w:szCs w:val="28"/>
        </w:rPr>
        <w:tab/>
      </w:r>
      <w:r w:rsidRPr="00193719">
        <w:rPr>
          <w:sz w:val="28"/>
          <w:szCs w:val="28"/>
        </w:rPr>
        <w:tab/>
      </w:r>
      <w:r w:rsidRPr="00193719">
        <w:rPr>
          <w:sz w:val="28"/>
          <w:szCs w:val="28"/>
        </w:rPr>
        <w:tab/>
      </w:r>
      <w:r w:rsidRPr="00193719">
        <w:rPr>
          <w:sz w:val="28"/>
          <w:szCs w:val="28"/>
        </w:rPr>
        <w:tab/>
      </w:r>
      <w:r w:rsidRPr="00193719">
        <w:rPr>
          <w:sz w:val="28"/>
          <w:szCs w:val="28"/>
        </w:rPr>
        <w:tab/>
      </w:r>
      <w:r w:rsidRPr="00193719">
        <w:t xml:space="preserve">Додаток </w:t>
      </w:r>
    </w:p>
    <w:p w:rsidR="00AB63CD" w:rsidRPr="00193719" w:rsidRDefault="00AB63CD" w:rsidP="00BC173F">
      <w:pPr>
        <w:jc w:val="both"/>
      </w:pP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</w:r>
      <w:r w:rsidRPr="00193719">
        <w:tab/>
        <w:t>до Програми</w:t>
      </w:r>
    </w:p>
    <w:p w:rsidR="00AB63CD" w:rsidRPr="00193719" w:rsidRDefault="00AB63CD" w:rsidP="00BC173F">
      <w:pPr>
        <w:jc w:val="both"/>
      </w:pPr>
    </w:p>
    <w:p w:rsidR="00AB63CD" w:rsidRPr="00193719" w:rsidRDefault="00AB63CD" w:rsidP="00BC173F">
      <w:pPr>
        <w:jc w:val="center"/>
        <w:rPr>
          <w:b/>
          <w:sz w:val="28"/>
          <w:szCs w:val="28"/>
        </w:rPr>
      </w:pPr>
      <w:r w:rsidRPr="00193719">
        <w:rPr>
          <w:b/>
          <w:sz w:val="28"/>
          <w:szCs w:val="28"/>
        </w:rPr>
        <w:t xml:space="preserve">Перелік заходів, фінансування яких передбачається за рахунок коштів </w:t>
      </w:r>
    </w:p>
    <w:p w:rsidR="00AB63CD" w:rsidRPr="00193719" w:rsidRDefault="00AB63CD" w:rsidP="00BC173F">
      <w:pPr>
        <w:jc w:val="center"/>
        <w:rPr>
          <w:b/>
          <w:sz w:val="28"/>
          <w:szCs w:val="28"/>
        </w:rPr>
      </w:pPr>
      <w:r w:rsidRPr="00193719">
        <w:rPr>
          <w:b/>
          <w:sz w:val="28"/>
          <w:szCs w:val="28"/>
        </w:rPr>
        <w:t>районного, обласного бюджетів та інших джерел</w:t>
      </w:r>
    </w:p>
    <w:p w:rsidR="00AB63CD" w:rsidRPr="00193719" w:rsidRDefault="00AB63CD" w:rsidP="00BC173F">
      <w:pPr>
        <w:jc w:val="center"/>
        <w:rPr>
          <w:b/>
          <w:sz w:val="28"/>
          <w:szCs w:val="28"/>
        </w:rPr>
      </w:pPr>
    </w:p>
    <w:p w:rsidR="00AB63CD" w:rsidRPr="00193719" w:rsidRDefault="00AB63CD" w:rsidP="00BC173F">
      <w:pPr>
        <w:jc w:val="center"/>
        <w:rPr>
          <w:b/>
          <w:sz w:val="28"/>
          <w:szCs w:val="28"/>
        </w:rPr>
      </w:pPr>
    </w:p>
    <w:tbl>
      <w:tblPr>
        <w:tblW w:w="15734" w:type="dxa"/>
        <w:tblInd w:w="137" w:type="dxa"/>
        <w:tblLayout w:type="fixed"/>
        <w:tblLook w:val="0000"/>
      </w:tblPr>
      <w:tblGrid>
        <w:gridCol w:w="567"/>
        <w:gridCol w:w="2977"/>
        <w:gridCol w:w="2523"/>
        <w:gridCol w:w="28"/>
        <w:gridCol w:w="851"/>
        <w:gridCol w:w="850"/>
        <w:gridCol w:w="567"/>
        <w:gridCol w:w="851"/>
        <w:gridCol w:w="850"/>
        <w:gridCol w:w="709"/>
        <w:gridCol w:w="851"/>
        <w:gridCol w:w="850"/>
        <w:gridCol w:w="567"/>
        <w:gridCol w:w="851"/>
        <w:gridCol w:w="992"/>
        <w:gridCol w:w="850"/>
      </w:tblGrid>
      <w:tr w:rsidR="00AB63CD" w:rsidRPr="00193719" w:rsidTr="00274E98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№</w:t>
            </w:r>
          </w:p>
          <w:p w:rsidR="00AB63CD" w:rsidRPr="00193719" w:rsidRDefault="00AB63CD" w:rsidP="00BC173F">
            <w:r w:rsidRPr="00193719">
              <w:rPr>
                <w:sz w:val="22"/>
                <w:szCs w:val="22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center"/>
            </w:pPr>
            <w:r w:rsidRPr="00193719"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center"/>
            </w:pPr>
            <w:r w:rsidRPr="00193719">
              <w:rPr>
                <w:sz w:val="22"/>
                <w:szCs w:val="22"/>
              </w:rPr>
              <w:t>Виконавці</w:t>
            </w:r>
          </w:p>
          <w:p w:rsidR="00AB63CD" w:rsidRPr="00193719" w:rsidRDefault="00AB63CD" w:rsidP="00BC173F">
            <w:pPr>
              <w:jc w:val="center"/>
            </w:pPr>
          </w:p>
        </w:tc>
        <w:tc>
          <w:tcPr>
            <w:tcW w:w="2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center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2018 рік</w:t>
            </w:r>
          </w:p>
          <w:p w:rsidR="00AB63CD" w:rsidRPr="00193719" w:rsidRDefault="00AB63CD" w:rsidP="00BC173F">
            <w:pPr>
              <w:jc w:val="center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center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2019 рік</w:t>
            </w:r>
          </w:p>
          <w:p w:rsidR="00AB63CD" w:rsidRPr="00193719" w:rsidRDefault="00AB63CD" w:rsidP="00BC173F">
            <w:pPr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center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2020 рік</w:t>
            </w:r>
          </w:p>
          <w:p w:rsidR="00AB63CD" w:rsidRPr="00193719" w:rsidRDefault="00AB63CD" w:rsidP="00BC173F">
            <w:pPr>
              <w:jc w:val="center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center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Загальний обсяг</w:t>
            </w:r>
          </w:p>
          <w:p w:rsidR="00AB63CD" w:rsidRPr="00193719" w:rsidRDefault="00AB63CD" w:rsidP="00BC173F">
            <w:pPr>
              <w:jc w:val="center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фінансування</w:t>
            </w:r>
          </w:p>
          <w:p w:rsidR="00AB63CD" w:rsidRPr="00193719" w:rsidRDefault="00AB63CD" w:rsidP="00BC173F">
            <w:pPr>
              <w:jc w:val="center"/>
            </w:pPr>
            <w:r w:rsidRPr="00193719">
              <w:rPr>
                <w:b/>
                <w:sz w:val="22"/>
                <w:szCs w:val="22"/>
              </w:rPr>
              <w:t>(тис. грн.)</w:t>
            </w:r>
          </w:p>
        </w:tc>
      </w:tr>
      <w:tr w:rsidR="00AB63CD" w:rsidRPr="00193719" w:rsidTr="00274E98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snapToGrid w:val="0"/>
              <w:jc w:val="center"/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snapToGrid w:val="0"/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Субвенція в</w:t>
            </w:r>
          </w:p>
          <w:p w:rsidR="00AB63CD" w:rsidRPr="00193719" w:rsidRDefault="00AB63CD" w:rsidP="00BC17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93719">
              <w:rPr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93719">
              <w:rPr>
                <w:b/>
                <w:sz w:val="20"/>
                <w:szCs w:val="20"/>
              </w:rPr>
              <w:t xml:space="preserve">Субвенція </w:t>
            </w:r>
            <w:r w:rsidRPr="00193719">
              <w:rPr>
                <w:b/>
                <w:sz w:val="18"/>
                <w:szCs w:val="18"/>
              </w:rPr>
              <w:t>Воскресенсько</w:t>
            </w:r>
            <w:r w:rsidRPr="00193719">
              <w:rPr>
                <w:b/>
                <w:sz w:val="20"/>
                <w:szCs w:val="20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B63CD" w:rsidRPr="00193719" w:rsidRDefault="00AB63CD" w:rsidP="00BC17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93719">
              <w:rPr>
                <w:b/>
                <w:sz w:val="20"/>
                <w:szCs w:val="20"/>
              </w:rPr>
              <w:t>Інші субвенції місцевих рад</w:t>
            </w:r>
          </w:p>
        </w:tc>
      </w:tr>
      <w:tr w:rsidR="00AB63CD" w:rsidRPr="00193719" w:rsidTr="00274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Надавати одноразову грошову допомоги</w:t>
            </w:r>
          </w:p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  <w:p w:rsidR="00AB63CD" w:rsidRPr="00193719" w:rsidRDefault="00AB63CD" w:rsidP="00BC173F">
            <w:pPr>
              <w:jc w:val="both"/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</w:rPr>
              <w:t>0,0</w:t>
            </w:r>
          </w:p>
        </w:tc>
      </w:tr>
      <w:tr w:rsidR="00AB63CD" w:rsidRPr="00193719" w:rsidTr="00274E98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 xml:space="preserve">Надавати грошову допомогу громадянам, які опинились в екстремальній ситуації, згідно Порядку її надання, </w:t>
            </w:r>
          </w:p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  <w:p w:rsidR="00AB63CD" w:rsidRPr="00193719" w:rsidRDefault="00AB63CD" w:rsidP="00BC173F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2237,7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2200,0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1100,0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5537,7</w:t>
            </w:r>
          </w:p>
          <w:p w:rsidR="00AB63CD" w:rsidRPr="00193719" w:rsidRDefault="00AB63CD" w:rsidP="00274E98">
            <w:pPr>
              <w:ind w:left="113" w:right="113"/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</w:tc>
      </w:tr>
      <w:tr w:rsidR="00AB63CD" w:rsidRPr="00193719" w:rsidTr="00274E98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B63CD" w:rsidRPr="00193719" w:rsidRDefault="00AB63CD" w:rsidP="00BC173F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B63CD" w:rsidRPr="00193719" w:rsidRDefault="00AB63CD" w:rsidP="00BC173F">
            <w:pPr>
              <w:spacing w:line="240" w:lineRule="exact"/>
              <w:jc w:val="both"/>
            </w:pPr>
            <w:r w:rsidRPr="00193719">
              <w:rPr>
                <w:sz w:val="22"/>
                <w:szCs w:val="22"/>
              </w:rPr>
              <w:t>- за депутатськими зверненням;</w:t>
            </w:r>
          </w:p>
          <w:p w:rsidR="00AB63CD" w:rsidRPr="00193719" w:rsidRDefault="00AB63CD" w:rsidP="00BC173F">
            <w:pPr>
              <w:jc w:val="both"/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BC173F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2120,0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1020,0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5275,0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</w:tc>
      </w:tr>
      <w:tr w:rsidR="00AB63CD" w:rsidRPr="00193719" w:rsidTr="00274E98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B63CD" w:rsidRPr="00193719" w:rsidRDefault="00AB63CD" w:rsidP="00BC173F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BC173F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60,0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60,0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60,0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180,0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</w:tc>
      </w:tr>
      <w:tr w:rsidR="00AB63CD" w:rsidRPr="00193719" w:rsidTr="00274E9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- пощтові витрати на доставку коштів заявникам</w:t>
            </w:r>
          </w:p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52,7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  <w:tr w:rsidR="00AB63CD" w:rsidRPr="00193719" w:rsidTr="00274E9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pPr>
              <w:spacing w:line="240" w:lineRule="exact"/>
              <w:jc w:val="both"/>
            </w:pPr>
            <w:r w:rsidRPr="00193719">
              <w:t xml:space="preserve">- адресна матеріальна допомога батькам – вихователям будинку сімейного типу          Максимчук І.М. та Максимчуку М.А. для придбання побутової техніки та меблів, як сім’ї, яка опинилася в складних життєвих обставинах 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  <w:tr w:rsidR="00AB63CD" w:rsidRPr="00193719" w:rsidTr="00274E9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Надавати фінансову підтримку Пологівській  районній організації ветеранів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 соціального захисту населення райдержадміністрації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</w:rPr>
              <w:t>0,0</w:t>
            </w:r>
          </w:p>
        </w:tc>
      </w:tr>
      <w:tr w:rsidR="00AB63CD" w:rsidRPr="00193719" w:rsidTr="00274E9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Надавати фінансової підтримку Пологівській  районній організації осіб з інвалідністю внаслідок війни, Збройних Сил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</w:rPr>
              <w:t>0,0</w:t>
            </w:r>
          </w:p>
        </w:tc>
      </w:tr>
      <w:tr w:rsidR="00AB63CD" w:rsidRPr="00193719" w:rsidTr="00274E9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300,0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</w:rPr>
              <w:t>0,0</w:t>
            </w:r>
          </w:p>
        </w:tc>
      </w:tr>
      <w:tr w:rsidR="00AB63CD" w:rsidRPr="00193719" w:rsidTr="00274E9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</w:rPr>
              <w:t>0,0</w:t>
            </w:r>
          </w:p>
        </w:tc>
      </w:tr>
      <w:tr w:rsidR="00AB63CD" w:rsidRPr="00193719" w:rsidTr="00274E9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</w:rPr>
              <w:t>0,0</w:t>
            </w:r>
          </w:p>
        </w:tc>
      </w:tr>
      <w:tr w:rsidR="00AB63CD" w:rsidRPr="00193719" w:rsidTr="00274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pPr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Проводити заходи для ветеранів, осіб з інвалідністю,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з нагоди вшанування пам’яті загиблих в Афганістані та інших локальних війнах;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з відзначення Дня захисника Вітчизни;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з нагоди  Дня пам’яті Чорнобильської катастрофи;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 xml:space="preserve"> відзначення Дня Перемоги над нацизмом у Європі;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з нагоди Дня скорботи і вшанування пам’яті жертв війни в Україні;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 xml:space="preserve">з відзначення Дня визволення міста та району від фашистських загарбників; 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з нагоди Міжнародного Дня громадян похилого віку та Дня ветерана;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з відзначення Дня визволення України від  фашистських загарбників;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з нагоди Міжнародного Дня осіб з інвалідністю;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з нагоди Дня вшанування учасників ліквідації наслідків аварії на Чорнобильській АЕС;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з нагоди Збройних Сил України;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  <w:r w:rsidRPr="00193719">
              <w:rPr>
                <w:sz w:val="20"/>
                <w:szCs w:val="20"/>
              </w:rPr>
              <w:t>Управління  соціального захисту населення райдержадміністрації</w:t>
            </w:r>
          </w:p>
          <w:p w:rsidR="00AB63CD" w:rsidRPr="00193719" w:rsidRDefault="00AB63CD" w:rsidP="00BC17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ind w:left="113" w:right="113"/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ind w:left="113" w:right="113"/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  <w:tr w:rsidR="00AB63CD" w:rsidRPr="00193719" w:rsidTr="00274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  <w:p w:rsidR="00AB63CD" w:rsidRPr="00193719" w:rsidRDefault="00AB63CD" w:rsidP="00BC173F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119,3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340,3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</w:rPr>
              <w:t>0,0</w:t>
            </w:r>
          </w:p>
        </w:tc>
      </w:tr>
      <w:tr w:rsidR="00AB63CD" w:rsidRPr="00193719" w:rsidTr="00274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pPr>
              <w:jc w:val="both"/>
            </w:pPr>
            <w:r w:rsidRPr="00193719">
              <w:t>Надавати фінансову допомогу членам районної організації Української спілки ветеранів Афганістану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  <w:tr w:rsidR="00AB63CD" w:rsidRPr="00193719" w:rsidTr="00274E98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 xml:space="preserve"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 фінансувати: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t>0,0</w:t>
            </w:r>
          </w:p>
        </w:tc>
      </w:tr>
      <w:tr w:rsidR="00AB63CD" w:rsidRPr="00193719" w:rsidTr="00274E98">
        <w:tblPrEx>
          <w:jc w:val="center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B63CD" w:rsidRPr="00193719" w:rsidRDefault="00AB63CD" w:rsidP="00BC173F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 xml:space="preserve"> за рахунок коштів загального фонду:</w:t>
            </w:r>
          </w:p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AB63CD" w:rsidRPr="00193719" w:rsidRDefault="00AB63CD" w:rsidP="00BC173F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  <w:tr w:rsidR="00AB63CD" w:rsidRPr="00193719" w:rsidTr="00274E98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B63CD" w:rsidRPr="00193719" w:rsidRDefault="00AB63CD" w:rsidP="00BC173F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- придбання предметів одягу, взуття, засобів гігієни  та  спальних мішків, ліхтарів, тощо;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AB63CD" w:rsidRPr="00193719" w:rsidRDefault="00AB63CD" w:rsidP="00BC173F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  <w:tr w:rsidR="00AB63CD" w:rsidRPr="00193719" w:rsidTr="00274E98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63CD" w:rsidRPr="00193719" w:rsidRDefault="00AB63CD" w:rsidP="00BC173F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B63CD" w:rsidRPr="00193719" w:rsidRDefault="00AB63CD" w:rsidP="00BC173F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  <w:tr w:rsidR="00AB63CD" w:rsidRPr="00193719" w:rsidTr="00274E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Здійснювати виплати грошової компенсації фізичним особам, які надають соціальні послуги громадянам похилого віку, особам з інвалідністю , дітям з інвалідністю, хворим, які не здатні до самообслуговування і потребують сторонньої допомоги.</w:t>
            </w:r>
          </w:p>
          <w:p w:rsidR="00AB63CD" w:rsidRPr="00193719" w:rsidRDefault="00AB63CD" w:rsidP="00BC173F">
            <w:pPr>
              <w:jc w:val="both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</w:pPr>
          </w:p>
          <w:p w:rsidR="00AB63CD" w:rsidRPr="00193719" w:rsidRDefault="00AB63CD" w:rsidP="00274E98">
            <w:pPr>
              <w:snapToGrid w:val="0"/>
              <w:jc w:val="right"/>
            </w:pPr>
            <w:r w:rsidRPr="00193719">
              <w:rPr>
                <w:sz w:val="22"/>
                <w:szCs w:val="22"/>
              </w:rPr>
              <w:t>650,0</w:t>
            </w:r>
          </w:p>
          <w:p w:rsidR="00AB63CD" w:rsidRPr="00193719" w:rsidRDefault="00AB63CD" w:rsidP="00274E98">
            <w:pPr>
              <w:snapToGrid w:val="0"/>
              <w:jc w:val="righ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</w:pPr>
            <w:r w:rsidRPr="00193719">
              <w:rPr>
                <w:sz w:val="22"/>
                <w:szCs w:val="22"/>
              </w:rPr>
              <w:t>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</w:pPr>
            <w:r w:rsidRPr="00193719">
              <w:rPr>
                <w:sz w:val="22"/>
                <w:szCs w:val="22"/>
              </w:rPr>
              <w:t>650,0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</w:pPr>
            <w:r w:rsidRPr="00193719">
              <w:rPr>
                <w:sz w:val="22"/>
                <w:szCs w:val="22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</w:pPr>
            <w:r w:rsidRPr="00193719">
              <w:rPr>
                <w:sz w:val="22"/>
                <w:szCs w:val="22"/>
              </w:rPr>
              <w:t>650,0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</w:pPr>
            <w:r w:rsidRPr="00193719">
              <w:rPr>
                <w:sz w:val="22"/>
                <w:szCs w:val="22"/>
              </w:rPr>
              <w:t>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snapToGrid w:val="0"/>
              <w:jc w:val="right"/>
              <w:rPr>
                <w:b/>
              </w:rPr>
            </w:pPr>
            <w:r w:rsidRPr="00193719">
              <w:rPr>
                <w:b/>
              </w:rPr>
              <w:t>0,0</w:t>
            </w:r>
          </w:p>
        </w:tc>
      </w:tr>
      <w:tr w:rsidR="00AB63CD" w:rsidRPr="00193719" w:rsidTr="00274E98">
        <w:trPr>
          <w:trHeight w:val="2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Здійснювати відшкодування витрат підприємствам зв’язку   за надані послуги  пільговим категоріям населення, згідно Порядку відшкодування, втому числі:</w:t>
            </w:r>
          </w:p>
          <w:p w:rsidR="00AB63CD" w:rsidRPr="00193719" w:rsidRDefault="00AB63CD" w:rsidP="00BC173F">
            <w:pPr>
              <w:jc w:val="both"/>
            </w:pPr>
          </w:p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погашення заборгованості за 2015, 2016 роки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150,0</w:t>
            </w: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2,7</w:t>
            </w:r>
          </w:p>
          <w:p w:rsidR="00AB63CD" w:rsidRPr="00193719" w:rsidRDefault="00AB63CD" w:rsidP="00274E98">
            <w:pPr>
              <w:jc w:val="right"/>
            </w:pP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15,0</w:t>
            </w: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150,0</w:t>
            </w: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15,0</w:t>
            </w: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150,0</w:t>
            </w: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15,0</w:t>
            </w: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</w:p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440,0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45,0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</w:p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</w:tbl>
    <w:p w:rsidR="00AB63CD" w:rsidRPr="00193719" w:rsidRDefault="00AB63CD" w:rsidP="00BC173F"/>
    <w:p w:rsidR="00AB63CD" w:rsidRPr="00193719" w:rsidRDefault="00AB63CD" w:rsidP="00BC173F"/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AB63CD" w:rsidRPr="00193719" w:rsidTr="00BC173F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63CD" w:rsidRPr="00193719" w:rsidRDefault="00AB63CD" w:rsidP="00BC173F">
            <w:r w:rsidRPr="00193719">
              <w:br w:type="page"/>
            </w:r>
            <w:r w:rsidRPr="00193719">
              <w:rPr>
                <w:sz w:val="22"/>
                <w:szCs w:val="22"/>
              </w:rPr>
              <w:t>14.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Здійснювати відшкодування  витрат за пільговий проїзд окремих категорій громадян залізничним транспортом загального користування,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670,0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</w:rPr>
              <w:t>0,0</w:t>
            </w:r>
          </w:p>
        </w:tc>
      </w:tr>
      <w:tr w:rsidR="00AB63CD" w:rsidRPr="00193719" w:rsidTr="00BC173F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  <w:tr w:rsidR="00AB63CD" w:rsidRPr="00193719" w:rsidTr="00BC173F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16.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Надавати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реабілітації, згідно Порядку її надання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1690,0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2390,0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  <w:tr w:rsidR="00AB63CD" w:rsidRPr="00193719" w:rsidTr="00E172CB">
        <w:trPr>
          <w:trHeight w:val="1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63CD" w:rsidRPr="00193719" w:rsidRDefault="00AB63CD" w:rsidP="00BC173F">
            <w:r w:rsidRPr="00193719">
              <w:rPr>
                <w:sz w:val="22"/>
                <w:szCs w:val="22"/>
              </w:rPr>
              <w:t>17.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Забезпечити фінансування святково – презентаційного заходу до Міжнародного дня ромів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B63CD" w:rsidRPr="00193719" w:rsidRDefault="00AB63CD" w:rsidP="00BC173F">
            <w:pPr>
              <w:jc w:val="both"/>
            </w:pPr>
            <w:r w:rsidRPr="00193719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20,0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</w:pPr>
            <w:r w:rsidRPr="0019371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  <w:tr w:rsidR="00AB63CD" w:rsidRPr="00193719" w:rsidTr="00BC173F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BC173F">
            <w:pPr>
              <w:jc w:val="center"/>
              <w:rPr>
                <w:b/>
              </w:rPr>
            </w:pPr>
          </w:p>
          <w:p w:rsidR="00AB63CD" w:rsidRPr="00193719" w:rsidRDefault="00AB63CD" w:rsidP="00BC173F">
            <w:pPr>
              <w:jc w:val="center"/>
            </w:pPr>
            <w:r w:rsidRPr="00193719">
              <w:rPr>
                <w:b/>
                <w:sz w:val="22"/>
                <w:szCs w:val="22"/>
              </w:rPr>
              <w:t>Разом</w:t>
            </w:r>
          </w:p>
          <w:p w:rsidR="00AB63CD" w:rsidRPr="00193719" w:rsidRDefault="00AB63CD" w:rsidP="00BC173F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6510,1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7524,1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830,0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18727,3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2420,0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63CD" w:rsidRPr="00193719" w:rsidRDefault="00AB63CD" w:rsidP="00274E98">
            <w:pPr>
              <w:jc w:val="right"/>
              <w:rPr>
                <w:b/>
              </w:rPr>
            </w:pPr>
            <w:r w:rsidRPr="00193719">
              <w:rPr>
                <w:b/>
                <w:sz w:val="22"/>
                <w:szCs w:val="22"/>
              </w:rPr>
              <w:t>0,0</w:t>
            </w:r>
          </w:p>
        </w:tc>
      </w:tr>
    </w:tbl>
    <w:p w:rsidR="00AB63CD" w:rsidRPr="00193719" w:rsidRDefault="00AB63CD" w:rsidP="00BC173F">
      <w:pPr>
        <w:ind w:left="5664" w:firstLine="708"/>
      </w:pPr>
    </w:p>
    <w:p w:rsidR="00AB63CD" w:rsidRPr="00193719" w:rsidRDefault="00AB63CD" w:rsidP="00BC173F">
      <w:pPr>
        <w:ind w:left="5664" w:firstLine="708"/>
      </w:pPr>
    </w:p>
    <w:p w:rsidR="00AB63CD" w:rsidRPr="00193719" w:rsidRDefault="00AB63CD" w:rsidP="00BC173F"/>
    <w:p w:rsidR="00AB63CD" w:rsidRPr="00193719" w:rsidRDefault="00AB63CD" w:rsidP="00BC173F">
      <w:pPr>
        <w:spacing w:line="240" w:lineRule="exact"/>
        <w:rPr>
          <w:sz w:val="28"/>
          <w:szCs w:val="28"/>
        </w:rPr>
      </w:pPr>
      <w:r w:rsidRPr="00193719">
        <w:rPr>
          <w:sz w:val="28"/>
          <w:szCs w:val="28"/>
        </w:rPr>
        <w:t xml:space="preserve">Начальник управління </w:t>
      </w:r>
    </w:p>
    <w:p w:rsidR="00AB63CD" w:rsidRPr="00193719" w:rsidRDefault="00AB63CD" w:rsidP="00BC173F">
      <w:pPr>
        <w:spacing w:line="240" w:lineRule="exact"/>
        <w:rPr>
          <w:sz w:val="28"/>
          <w:szCs w:val="28"/>
        </w:rPr>
      </w:pPr>
      <w:r w:rsidRPr="00193719">
        <w:rPr>
          <w:sz w:val="28"/>
          <w:szCs w:val="28"/>
        </w:rPr>
        <w:t xml:space="preserve">соціального захисту населення </w:t>
      </w:r>
    </w:p>
    <w:p w:rsidR="00AB63CD" w:rsidRPr="00193719" w:rsidRDefault="00AB63CD" w:rsidP="00BC173F">
      <w:pPr>
        <w:spacing w:line="240" w:lineRule="exact"/>
        <w:rPr>
          <w:sz w:val="28"/>
          <w:szCs w:val="28"/>
        </w:rPr>
      </w:pPr>
      <w:r w:rsidRPr="00193719">
        <w:rPr>
          <w:sz w:val="28"/>
          <w:szCs w:val="28"/>
        </w:rPr>
        <w:t>райдержадміністрації</w:t>
      </w:r>
      <w:r w:rsidRPr="00193719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О.А.Семененко</w:t>
      </w:r>
      <w:r w:rsidRPr="00193719">
        <w:t xml:space="preserve">                                                       </w:t>
      </w:r>
    </w:p>
    <w:sectPr w:rsidR="00AB63CD" w:rsidRPr="00193719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3CD" w:rsidRDefault="00AB63CD" w:rsidP="003770D8">
      <w:r>
        <w:separator/>
      </w:r>
    </w:p>
  </w:endnote>
  <w:endnote w:type="continuationSeparator" w:id="0">
    <w:p w:rsidR="00AB63CD" w:rsidRDefault="00AB63CD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3CD" w:rsidRDefault="00AB63CD" w:rsidP="003770D8">
      <w:r>
        <w:separator/>
      </w:r>
    </w:p>
  </w:footnote>
  <w:footnote w:type="continuationSeparator" w:id="0">
    <w:p w:rsidR="00AB63CD" w:rsidRDefault="00AB63CD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469D0"/>
    <w:multiLevelType w:val="hybridMultilevel"/>
    <w:tmpl w:val="5F30369A"/>
    <w:lvl w:ilvl="0" w:tplc="C1E61E94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9">
    <w:nsid w:val="34624A29"/>
    <w:multiLevelType w:val="hybridMultilevel"/>
    <w:tmpl w:val="9044FAEA"/>
    <w:lvl w:ilvl="0" w:tplc="7816618C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3DC90AB0"/>
    <w:multiLevelType w:val="multilevel"/>
    <w:tmpl w:val="56546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6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4B9671F0"/>
    <w:multiLevelType w:val="multilevel"/>
    <w:tmpl w:val="967481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8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2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7"/>
  </w:num>
  <w:num w:numId="2">
    <w:abstractNumId w:val="25"/>
  </w:num>
  <w:num w:numId="3">
    <w:abstractNumId w:val="8"/>
  </w:num>
  <w:num w:numId="4">
    <w:abstractNumId w:val="6"/>
  </w:num>
  <w:num w:numId="5">
    <w:abstractNumId w:val="28"/>
  </w:num>
  <w:num w:numId="6">
    <w:abstractNumId w:val="12"/>
  </w:num>
  <w:num w:numId="7">
    <w:abstractNumId w:val="13"/>
  </w:num>
  <w:num w:numId="8">
    <w:abstractNumId w:val="14"/>
  </w:num>
  <w:num w:numId="9">
    <w:abstractNumId w:val="2"/>
  </w:num>
  <w:num w:numId="10">
    <w:abstractNumId w:val="23"/>
  </w:num>
  <w:num w:numId="11">
    <w:abstractNumId w:val="10"/>
  </w:num>
  <w:num w:numId="12">
    <w:abstractNumId w:val="5"/>
  </w:num>
  <w:num w:numId="13">
    <w:abstractNumId w:val="26"/>
  </w:num>
  <w:num w:numId="14">
    <w:abstractNumId w:val="16"/>
  </w:num>
  <w:num w:numId="15">
    <w:abstractNumId w:val="18"/>
  </w:num>
  <w:num w:numId="16">
    <w:abstractNumId w:val="22"/>
  </w:num>
  <w:num w:numId="17">
    <w:abstractNumId w:val="11"/>
  </w:num>
  <w:num w:numId="18">
    <w:abstractNumId w:val="3"/>
  </w:num>
  <w:num w:numId="19">
    <w:abstractNumId w:val="19"/>
  </w:num>
  <w:num w:numId="20">
    <w:abstractNumId w:val="24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0"/>
  </w:num>
  <w:num w:numId="25">
    <w:abstractNumId w:val="21"/>
  </w:num>
  <w:num w:numId="26">
    <w:abstractNumId w:val="15"/>
  </w:num>
  <w:num w:numId="27">
    <w:abstractNumId w:val="17"/>
  </w:num>
  <w:num w:numId="28">
    <w:abstractNumId w:val="9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7CA9"/>
    <w:rsid w:val="0006176A"/>
    <w:rsid w:val="00061ED6"/>
    <w:rsid w:val="00062FEE"/>
    <w:rsid w:val="000659B6"/>
    <w:rsid w:val="00067FDD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4E74"/>
    <w:rsid w:val="000E5DCB"/>
    <w:rsid w:val="0010208E"/>
    <w:rsid w:val="00112B90"/>
    <w:rsid w:val="0015402E"/>
    <w:rsid w:val="00160C9E"/>
    <w:rsid w:val="00160FEB"/>
    <w:rsid w:val="0016183C"/>
    <w:rsid w:val="00171BA8"/>
    <w:rsid w:val="00181C17"/>
    <w:rsid w:val="0018263C"/>
    <w:rsid w:val="0018300B"/>
    <w:rsid w:val="00193719"/>
    <w:rsid w:val="00197AEF"/>
    <w:rsid w:val="001A16CD"/>
    <w:rsid w:val="001A67E6"/>
    <w:rsid w:val="001B118F"/>
    <w:rsid w:val="001B3292"/>
    <w:rsid w:val="001B73B3"/>
    <w:rsid w:val="001C322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B74"/>
    <w:rsid w:val="00266F34"/>
    <w:rsid w:val="00267603"/>
    <w:rsid w:val="0027027B"/>
    <w:rsid w:val="0027066F"/>
    <w:rsid w:val="00273D47"/>
    <w:rsid w:val="00274E98"/>
    <w:rsid w:val="00280AAA"/>
    <w:rsid w:val="00282AE3"/>
    <w:rsid w:val="00287573"/>
    <w:rsid w:val="002A1048"/>
    <w:rsid w:val="002D123C"/>
    <w:rsid w:val="002D3D98"/>
    <w:rsid w:val="002D5B86"/>
    <w:rsid w:val="002E01FD"/>
    <w:rsid w:val="002E4263"/>
    <w:rsid w:val="002F1934"/>
    <w:rsid w:val="003013E3"/>
    <w:rsid w:val="0030367C"/>
    <w:rsid w:val="00305B4D"/>
    <w:rsid w:val="0031563B"/>
    <w:rsid w:val="00321A73"/>
    <w:rsid w:val="00335975"/>
    <w:rsid w:val="00337B3D"/>
    <w:rsid w:val="00351F96"/>
    <w:rsid w:val="00353B3B"/>
    <w:rsid w:val="00366A2A"/>
    <w:rsid w:val="0037075F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C7AAE"/>
    <w:rsid w:val="003D4DD4"/>
    <w:rsid w:val="003E1AF4"/>
    <w:rsid w:val="003E5C9C"/>
    <w:rsid w:val="003F542B"/>
    <w:rsid w:val="00402DCE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0F6E"/>
    <w:rsid w:val="00534A8F"/>
    <w:rsid w:val="0053742E"/>
    <w:rsid w:val="00551C48"/>
    <w:rsid w:val="00554169"/>
    <w:rsid w:val="00563502"/>
    <w:rsid w:val="0056463E"/>
    <w:rsid w:val="00581C1F"/>
    <w:rsid w:val="00586C37"/>
    <w:rsid w:val="00594927"/>
    <w:rsid w:val="00594C97"/>
    <w:rsid w:val="005A1B3A"/>
    <w:rsid w:val="005B0C85"/>
    <w:rsid w:val="005B442D"/>
    <w:rsid w:val="005B737E"/>
    <w:rsid w:val="005C2C0D"/>
    <w:rsid w:val="005D69FA"/>
    <w:rsid w:val="005E7517"/>
    <w:rsid w:val="005F5EBB"/>
    <w:rsid w:val="00614989"/>
    <w:rsid w:val="00614C59"/>
    <w:rsid w:val="006258E6"/>
    <w:rsid w:val="00630C8F"/>
    <w:rsid w:val="00635D6C"/>
    <w:rsid w:val="006416D2"/>
    <w:rsid w:val="006477E9"/>
    <w:rsid w:val="006510B3"/>
    <w:rsid w:val="00653688"/>
    <w:rsid w:val="00654C69"/>
    <w:rsid w:val="00665279"/>
    <w:rsid w:val="00670B2C"/>
    <w:rsid w:val="00672887"/>
    <w:rsid w:val="0068062A"/>
    <w:rsid w:val="0068239C"/>
    <w:rsid w:val="006922A2"/>
    <w:rsid w:val="006952BB"/>
    <w:rsid w:val="006958DF"/>
    <w:rsid w:val="00696975"/>
    <w:rsid w:val="006A6F6A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A7FA4"/>
    <w:rsid w:val="007B2588"/>
    <w:rsid w:val="007B41AE"/>
    <w:rsid w:val="007B7C38"/>
    <w:rsid w:val="007C1CC7"/>
    <w:rsid w:val="007C6DDA"/>
    <w:rsid w:val="007D6157"/>
    <w:rsid w:val="007E3776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47229"/>
    <w:rsid w:val="00851686"/>
    <w:rsid w:val="00852654"/>
    <w:rsid w:val="00862795"/>
    <w:rsid w:val="008711CF"/>
    <w:rsid w:val="0087138A"/>
    <w:rsid w:val="00873112"/>
    <w:rsid w:val="00874E07"/>
    <w:rsid w:val="00882C27"/>
    <w:rsid w:val="008918E5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3420"/>
    <w:rsid w:val="009269D5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069E"/>
    <w:rsid w:val="00A812D7"/>
    <w:rsid w:val="00A84F23"/>
    <w:rsid w:val="00A85A1F"/>
    <w:rsid w:val="00AA0E7E"/>
    <w:rsid w:val="00AA1F56"/>
    <w:rsid w:val="00AB2AAE"/>
    <w:rsid w:val="00AB40F6"/>
    <w:rsid w:val="00AB63CD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55FC5"/>
    <w:rsid w:val="00B603E1"/>
    <w:rsid w:val="00B6147C"/>
    <w:rsid w:val="00B6606D"/>
    <w:rsid w:val="00B67D86"/>
    <w:rsid w:val="00B70BAC"/>
    <w:rsid w:val="00B82FE9"/>
    <w:rsid w:val="00B85670"/>
    <w:rsid w:val="00B92BA0"/>
    <w:rsid w:val="00B92CF9"/>
    <w:rsid w:val="00BC173F"/>
    <w:rsid w:val="00BC558B"/>
    <w:rsid w:val="00BD0AEC"/>
    <w:rsid w:val="00BD26DC"/>
    <w:rsid w:val="00BE4289"/>
    <w:rsid w:val="00BE603E"/>
    <w:rsid w:val="00C02F5D"/>
    <w:rsid w:val="00C120B3"/>
    <w:rsid w:val="00C13107"/>
    <w:rsid w:val="00C16D8F"/>
    <w:rsid w:val="00C217D8"/>
    <w:rsid w:val="00C31AE4"/>
    <w:rsid w:val="00C46948"/>
    <w:rsid w:val="00C5373B"/>
    <w:rsid w:val="00C61124"/>
    <w:rsid w:val="00C733C3"/>
    <w:rsid w:val="00C82D9D"/>
    <w:rsid w:val="00C83569"/>
    <w:rsid w:val="00C853A9"/>
    <w:rsid w:val="00C8620A"/>
    <w:rsid w:val="00C958B6"/>
    <w:rsid w:val="00CA6BBD"/>
    <w:rsid w:val="00CB7220"/>
    <w:rsid w:val="00CC0C90"/>
    <w:rsid w:val="00CC5139"/>
    <w:rsid w:val="00CC5468"/>
    <w:rsid w:val="00CE1EA7"/>
    <w:rsid w:val="00CE22EC"/>
    <w:rsid w:val="00CE2B64"/>
    <w:rsid w:val="00CE7B62"/>
    <w:rsid w:val="00CF4FDB"/>
    <w:rsid w:val="00D01F81"/>
    <w:rsid w:val="00D12918"/>
    <w:rsid w:val="00D25C25"/>
    <w:rsid w:val="00D34011"/>
    <w:rsid w:val="00D36FFB"/>
    <w:rsid w:val="00D423DC"/>
    <w:rsid w:val="00D50937"/>
    <w:rsid w:val="00D54F3B"/>
    <w:rsid w:val="00D647CA"/>
    <w:rsid w:val="00D837AA"/>
    <w:rsid w:val="00D93809"/>
    <w:rsid w:val="00D93E6E"/>
    <w:rsid w:val="00DA04C1"/>
    <w:rsid w:val="00DB6128"/>
    <w:rsid w:val="00DC30D7"/>
    <w:rsid w:val="00DD1A99"/>
    <w:rsid w:val="00E027BE"/>
    <w:rsid w:val="00E07412"/>
    <w:rsid w:val="00E108AB"/>
    <w:rsid w:val="00E172CB"/>
    <w:rsid w:val="00E179F8"/>
    <w:rsid w:val="00E26CD7"/>
    <w:rsid w:val="00E34228"/>
    <w:rsid w:val="00E37557"/>
    <w:rsid w:val="00E5076B"/>
    <w:rsid w:val="00E7276A"/>
    <w:rsid w:val="00E75949"/>
    <w:rsid w:val="00E75BDB"/>
    <w:rsid w:val="00E80E8D"/>
    <w:rsid w:val="00E84513"/>
    <w:rsid w:val="00E85F7A"/>
    <w:rsid w:val="00E97B44"/>
    <w:rsid w:val="00EA4021"/>
    <w:rsid w:val="00EA4BBC"/>
    <w:rsid w:val="00EA681D"/>
    <w:rsid w:val="00EA78D7"/>
    <w:rsid w:val="00EB537E"/>
    <w:rsid w:val="00EB7EAB"/>
    <w:rsid w:val="00EC4B61"/>
    <w:rsid w:val="00EC6D7B"/>
    <w:rsid w:val="00EE1867"/>
    <w:rsid w:val="00EE3E21"/>
    <w:rsid w:val="00EE5C1A"/>
    <w:rsid w:val="00EF740E"/>
    <w:rsid w:val="00F04FB6"/>
    <w:rsid w:val="00F1395D"/>
    <w:rsid w:val="00F2657E"/>
    <w:rsid w:val="00F35349"/>
    <w:rsid w:val="00F56A0B"/>
    <w:rsid w:val="00F56A84"/>
    <w:rsid w:val="00F66164"/>
    <w:rsid w:val="00F676F2"/>
    <w:rsid w:val="00F70F65"/>
    <w:rsid w:val="00F717ED"/>
    <w:rsid w:val="00F755AA"/>
    <w:rsid w:val="00F76D32"/>
    <w:rsid w:val="00F7750F"/>
    <w:rsid w:val="00F813D1"/>
    <w:rsid w:val="00F85E20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6183C"/>
    <w:rPr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eastAsia="SimSu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eastAsia="SimSun" w:hAnsi="Calibri" w:cs="Times New Roman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7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998</TotalTime>
  <Pages>7</Pages>
  <Words>7608</Words>
  <Characters>4337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52</cp:revision>
  <cp:lastPrinted>2019-09-20T08:31:00Z</cp:lastPrinted>
  <dcterms:created xsi:type="dcterms:W3CDTF">2017-08-22T07:24:00Z</dcterms:created>
  <dcterms:modified xsi:type="dcterms:W3CDTF">2019-09-20T08:33:00Z</dcterms:modified>
</cp:coreProperties>
</file>